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17" w:rsidRDefault="00865C17">
      <w:r>
        <w:t>Adı Soyadı:………………………………….</w:t>
      </w:r>
    </w:p>
    <w:p w:rsidR="00865C17" w:rsidRDefault="00865C17"/>
    <w:p w:rsidR="00865C17" w:rsidRDefault="00865C17" w:rsidP="004E6B7D">
      <w:pPr>
        <w:jc w:val="center"/>
        <w:rPr>
          <w:sz w:val="32"/>
          <w:szCs w:val="32"/>
        </w:rPr>
      </w:pPr>
      <w:r>
        <w:rPr>
          <w:sz w:val="32"/>
          <w:szCs w:val="32"/>
        </w:rPr>
        <w:t>ÇIKARMA İŞLEMİNDE EKSİLENİ BULMA</w:t>
      </w:r>
    </w:p>
    <w:p w:rsidR="00865C17" w:rsidRDefault="00865C17" w:rsidP="003D5164">
      <w:pPr>
        <w:rPr>
          <w:b/>
          <w:sz w:val="28"/>
          <w:szCs w:val="28"/>
        </w:rPr>
      </w:pPr>
    </w:p>
    <w:p w:rsidR="00865C17" w:rsidRDefault="00865C17" w:rsidP="003D5164">
      <w:pPr>
        <w:rPr>
          <w:b/>
          <w:sz w:val="28"/>
          <w:szCs w:val="28"/>
        </w:rPr>
      </w:pPr>
      <w:r w:rsidRPr="0017229E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Bir çıkarma işleminde eksileni bulmak için </w:t>
      </w:r>
      <w:r w:rsidRPr="00911457">
        <w:rPr>
          <w:b/>
          <w:i/>
          <w:sz w:val="28"/>
          <w:szCs w:val="28"/>
          <w:u w:val="single"/>
        </w:rPr>
        <w:t>toplama</w:t>
      </w:r>
      <w:r>
        <w:rPr>
          <w:b/>
          <w:sz w:val="28"/>
          <w:szCs w:val="28"/>
        </w:rPr>
        <w:t xml:space="preserve"> işlemi yapılır</w:t>
      </w:r>
      <w:r w:rsidRPr="0017229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Aşağıdaki çıkarma işlemlerini örneğe uygun olarak yandaki kutulara yapınız.</w:t>
      </w:r>
    </w:p>
    <w:p w:rsidR="00865C17" w:rsidRDefault="00865C17" w:rsidP="003D5164">
      <w:pPr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6.55pt;margin-top:15pt;width:76.5pt;height:57.75pt;z-index:251629568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3258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+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>2142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5400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4.05pt;margin-top:15pt;width:76.5pt;height:57.75pt;z-index:251628544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2142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3258</w:t>
                  </w:r>
                </w:p>
              </w:txbxContent>
            </v:textbox>
          </v:shape>
        </w:pict>
      </w:r>
    </w:p>
    <w:p w:rsidR="00865C17" w:rsidRDefault="00865C17" w:rsidP="003D5164">
      <w:r>
        <w:t xml:space="preserve"> </w:t>
      </w:r>
    </w:p>
    <w:p w:rsidR="00865C17" w:rsidRDefault="00865C17" w:rsidP="003D516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5.3pt;margin-top:11.35pt;width:28.5pt;height:.75pt;z-index:251631616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78.55pt;margin-top:1.6pt;width:46.5pt;height:27pt;flip:y;z-index:251630592" o:connectortype="straight">
            <v:stroke endarrow="block"/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30" style="position:absolute;margin-left:437.05pt;margin-top:4.15pt;width:76.5pt;height:57.75pt;z-index:251637760"/>
        </w:pict>
      </w:r>
      <w:r>
        <w:rPr>
          <w:noProof/>
        </w:rPr>
        <w:pict>
          <v:rect id="_x0000_s1031" style="position:absolute;margin-left:257.05pt;margin-top:4.15pt;width:76.5pt;height:57.75pt;z-index:251638784"/>
        </w:pict>
      </w:r>
      <w:r>
        <w:rPr>
          <w:noProof/>
        </w:rPr>
        <w:pict>
          <v:rect id="_x0000_s1032" style="position:absolute;margin-left:78.55pt;margin-top:4.15pt;width:76.5pt;height:57.75pt;z-index:251633664"/>
        </w:pict>
      </w:r>
      <w:r>
        <w:rPr>
          <w:noProof/>
        </w:rPr>
        <w:pict>
          <v:shape id="_x0000_s1033" type="#_x0000_t202" style="position:absolute;margin-left:2.05pt;margin-top:4.15pt;width:76.5pt;height:57.75pt;z-index:251632640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3527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6587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60.55pt;margin-top:4.15pt;width:76.5pt;height:57.75pt;z-index:251646976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3651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8524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0.55pt;margin-top:4.15pt;width:76.5pt;height:57.75pt;z-index:251636736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1350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 5278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36" style="position:absolute;margin-left:78.55pt;margin-top:-.35pt;width:76.5pt;height:57.75pt;z-index:251668480"/>
        </w:pict>
      </w:r>
      <w:r>
        <w:rPr>
          <w:noProof/>
        </w:rPr>
        <w:pict>
          <v:rect id="_x0000_s1037" style="position:absolute;margin-left:257.05pt;margin-top:-.35pt;width:76.5pt;height:57.75pt;z-index:251655168"/>
        </w:pict>
      </w:r>
      <w:r>
        <w:rPr>
          <w:noProof/>
        </w:rPr>
        <w:pict>
          <v:rect id="_x0000_s1038" style="position:absolute;margin-left:437.05pt;margin-top:-.35pt;width:76.5pt;height:57.75pt;z-index:251661312"/>
        </w:pict>
      </w:r>
      <w:r>
        <w:rPr>
          <w:noProof/>
        </w:rPr>
        <w:pict>
          <v:shape id="_x0000_s1039" type="#_x0000_t202" style="position:absolute;margin-left:2.05pt;margin-top:-.35pt;width:76.5pt;height:57.75pt;z-index:251634688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2004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4782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60.55pt;margin-top:-.35pt;width:76.5pt;height:57.75pt;z-index:251645952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3689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80.55pt;margin-top:-.35pt;width:76.5pt;height:57.75pt;z-index:251635712">
            <v:textbox>
              <w:txbxContent>
                <w:p w:rsidR="00865C17" w:rsidRDefault="00865C17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1002</w:t>
                  </w:r>
                </w:p>
                <w:p w:rsidR="00865C17" w:rsidRPr="003D5164" w:rsidRDefault="00865C17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3287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42" style="position:absolute;margin-left:78.55pt;margin-top:7.5pt;width:76.5pt;height:57.75pt;z-index:251654144"/>
        </w:pict>
      </w:r>
      <w:r>
        <w:rPr>
          <w:noProof/>
        </w:rPr>
        <w:pict>
          <v:rect id="_x0000_s1043" style="position:absolute;margin-left:257.05pt;margin-top:7.5pt;width:76.5pt;height:57.75pt;z-index:251656192"/>
        </w:pict>
      </w:r>
      <w:r>
        <w:rPr>
          <w:noProof/>
        </w:rPr>
        <w:pict>
          <v:rect id="_x0000_s1044" style="position:absolute;margin-left:437.05pt;margin-top:7.5pt;width:76.5pt;height:57.75pt;z-index:251660288"/>
        </w:pict>
      </w:r>
      <w:r>
        <w:rPr>
          <w:noProof/>
        </w:rPr>
        <w:pict>
          <v:shape id="_x0000_s1045" type="#_x0000_t202" style="position:absolute;margin-left:2.05pt;margin-top:7.5pt;width:76.5pt;height:57.75pt;z-index:251644928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3322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1235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60.55pt;margin-top:7.5pt;width:76.5pt;height:57.75pt;z-index:251652096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3699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2105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80.55pt;margin-top:7.5pt;width:76.5pt;height:57.75pt;z-index:251641856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1234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3657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48" style="position:absolute;margin-left:257.05pt;margin-top:1.5pt;width:76.5pt;height:57.75pt;z-index:251657216"/>
        </w:pict>
      </w:r>
      <w:r>
        <w:rPr>
          <w:noProof/>
        </w:rPr>
        <w:pict>
          <v:rect id="_x0000_s1049" style="position:absolute;margin-left:437.05pt;margin-top:1.5pt;width:76.5pt;height:57.75pt;z-index:251659264"/>
        </w:pict>
      </w:r>
      <w:r>
        <w:rPr>
          <w:noProof/>
        </w:rPr>
        <w:pict>
          <v:rect id="_x0000_s1050" style="position:absolute;margin-left:78.55pt;margin-top:1.5pt;width:76.5pt;height:57.75pt;z-index:251665408"/>
        </w:pict>
      </w:r>
      <w:r>
        <w:rPr>
          <w:noProof/>
        </w:rPr>
        <w:pict>
          <v:shape id="_x0000_s1051" type="#_x0000_t202" style="position:absolute;margin-left:2.05pt;margin-top:1.5pt;width:76.5pt;height:57.75pt;z-index:251643904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1058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3259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60.55pt;margin-top:1.5pt;width:76.5pt;height:57.75pt;z-index:251649024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2287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3690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80.55pt;margin-top:1.5pt;width:76.5pt;height:57.75pt;z-index:251640832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3687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3257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54" style="position:absolute;margin-left:437.05pt;margin-top:7.8pt;width:76.5pt;height:57.75pt;z-index:251658240"/>
        </w:pict>
      </w:r>
      <w:r>
        <w:rPr>
          <w:noProof/>
        </w:rPr>
        <w:pict>
          <v:rect id="_x0000_s1055" style="position:absolute;margin-left:257.05pt;margin-top:7.8pt;width:76.5pt;height:57.75pt;z-index:251664384"/>
        </w:pict>
      </w:r>
      <w:r>
        <w:rPr>
          <w:noProof/>
        </w:rPr>
        <w:pict>
          <v:rect id="_x0000_s1056" style="position:absolute;margin-left:78.55pt;margin-top:7.8pt;width:76.5pt;height:57.75pt;z-index:251666432"/>
        </w:pict>
      </w:r>
      <w:r>
        <w:rPr>
          <w:noProof/>
        </w:rPr>
        <w:pict>
          <v:shape id="_x0000_s1057" type="#_x0000_t202" style="position:absolute;margin-left:2.05pt;margin-top:7.8pt;width:76.5pt;height:57.75pt;z-index:251642880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4582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2368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360.55pt;margin-top:7.8pt;width:76.5pt;height:57.75pt;z-index:251648000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1108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2358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80.55pt;margin-top:7.8pt;width:76.5pt;height:57.75pt;z-index:251639808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2255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2697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60" style="position:absolute;margin-left:437.05pt;margin-top:1.8pt;width:76.5pt;height:57.75pt;z-index:251662336"/>
        </w:pict>
      </w:r>
      <w:r>
        <w:rPr>
          <w:noProof/>
        </w:rPr>
        <w:pict>
          <v:rect id="_x0000_s1061" style="position:absolute;margin-left:257.05pt;margin-top:1.8pt;width:76.5pt;height:57.75pt;z-index:251663360"/>
        </w:pict>
      </w:r>
      <w:r>
        <w:rPr>
          <w:noProof/>
        </w:rPr>
        <w:pict>
          <v:rect id="_x0000_s1062" style="position:absolute;margin-left:78.55pt;margin-top:1.8pt;width:76.5pt;height:57.75pt;z-index:251667456"/>
        </w:pict>
      </w:r>
      <w:r>
        <w:rPr>
          <w:noProof/>
        </w:rPr>
        <w:pict>
          <v:shape id="_x0000_s1063" type="#_x0000_t202" style="position:absolute;margin-left:2.05pt;margin-top:1.8pt;width:76.5pt;height:57.75pt;z-index:251650048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1100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2289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60.55pt;margin-top:1.8pt;width:76.5pt;height:57.75pt;z-index:251653120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3356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2589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180.55pt;margin-top:1.8pt;width:76.5pt;height:57.75pt;z-index:251651072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2233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2586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66" style="position:absolute;margin-left:78.55pt;margin-top:11.1pt;width:76.5pt;height:57.75pt;z-index:251678720"/>
        </w:pict>
      </w:r>
      <w:r>
        <w:rPr>
          <w:noProof/>
        </w:rPr>
        <w:pict>
          <v:rect id="_x0000_s1067" style="position:absolute;margin-left:257.05pt;margin-top:11.1pt;width:76.5pt;height:57.75pt;z-index:251683840"/>
        </w:pict>
      </w:r>
      <w:r>
        <w:rPr>
          <w:noProof/>
        </w:rPr>
        <w:pict>
          <v:rect id="_x0000_s1068" style="position:absolute;margin-left:437.05pt;margin-top:11.1pt;width:76.5pt;height:57.75pt;z-index:251686912"/>
        </w:pict>
      </w:r>
      <w:r>
        <w:rPr>
          <w:noProof/>
        </w:rPr>
        <w:pict>
          <v:shape id="_x0000_s1069" type="#_x0000_t202" style="position:absolute;margin-left:2.05pt;margin-top:11.1pt;width:76.5pt;height:57.75pt;z-index:251669504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1599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2580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80.55pt;margin-top:11.1pt;width:76.5pt;height:57.75pt;z-index:251676672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2083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2369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60.55pt;margin-top:11.1pt;width:76.5pt;height:57.75pt;z-index:251677696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1563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1369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72" style="position:absolute;margin-left:78.55pt;margin-top:7.35pt;width:76.5pt;height:57.75pt;z-index:251679744"/>
        </w:pict>
      </w:r>
      <w:r>
        <w:rPr>
          <w:noProof/>
        </w:rPr>
        <w:pict>
          <v:rect id="_x0000_s1073" style="position:absolute;margin-left:257.05pt;margin-top:7.35pt;width:76.5pt;height:57.75pt;z-index:251682816"/>
        </w:pict>
      </w:r>
      <w:r>
        <w:rPr>
          <w:noProof/>
        </w:rPr>
        <w:pict>
          <v:rect id="_x0000_s1074" style="position:absolute;margin-left:437.05pt;margin-top:7.35pt;width:76.5pt;height:57.75pt;z-index:251685888"/>
        </w:pict>
      </w:r>
      <w:r>
        <w:rPr>
          <w:noProof/>
        </w:rPr>
        <w:pict>
          <v:shape id="_x0000_s1075" type="#_x0000_t202" style="position:absolute;margin-left:2.05pt;margin-top:7.35pt;width:76.5pt;height:57.75pt;z-index:251671552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3321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5689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80.55pt;margin-top:7.35pt;width:76.5pt;height:57.75pt;z-index:251673600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1052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360.55pt;margin-top:7.35pt;width:76.5pt;height:57.75pt;z-index:251675648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3694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2007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/>
    <w:p w:rsidR="00865C17" w:rsidRDefault="00865C17" w:rsidP="003D5164">
      <w:r>
        <w:rPr>
          <w:noProof/>
        </w:rPr>
        <w:pict>
          <v:rect id="_x0000_s1078" style="position:absolute;margin-left:78.55pt;margin-top:2.1pt;width:76.5pt;height:57.75pt;z-index:251680768"/>
        </w:pict>
      </w:r>
      <w:r>
        <w:rPr>
          <w:noProof/>
        </w:rPr>
        <w:pict>
          <v:rect id="_x0000_s1079" style="position:absolute;margin-left:257.05pt;margin-top:2.1pt;width:76.5pt;height:57.75pt;z-index:251681792"/>
        </w:pict>
      </w:r>
      <w:r>
        <w:rPr>
          <w:noProof/>
        </w:rPr>
        <w:pict>
          <v:rect id="_x0000_s1080" style="position:absolute;margin-left:437.05pt;margin-top:2.1pt;width:76.5pt;height:57.75pt;z-index:251684864"/>
        </w:pict>
      </w:r>
      <w:r>
        <w:rPr>
          <w:noProof/>
        </w:rPr>
        <w:pict>
          <v:shape id="_x0000_s1081" type="#_x0000_t202" style="position:absolute;margin-left:2.05pt;margin-top:2.1pt;width:76.5pt;height:57.75pt;z-index:251670528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1166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2368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180.55pt;margin-top:2.1pt;width:76.5pt;height:57.75pt;z-index:251672576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2580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3260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360.55pt;margin-top:2.1pt;width:76.5pt;height:57.75pt;z-index:251674624">
            <v:textbox>
              <w:txbxContent>
                <w:p w:rsidR="00865C17" w:rsidRDefault="00865C17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…….</w:t>
                  </w:r>
                </w:p>
                <w:p w:rsidR="00865C17" w:rsidRDefault="00865C17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2506</w:t>
                  </w:r>
                </w:p>
                <w:p w:rsidR="00865C17" w:rsidRPr="003D5164" w:rsidRDefault="00865C17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2036</w:t>
                  </w:r>
                </w:p>
              </w:txbxContent>
            </v:textbox>
          </v:shape>
        </w:pict>
      </w:r>
    </w:p>
    <w:p w:rsidR="00865C17" w:rsidRDefault="00865C17" w:rsidP="003D5164"/>
    <w:p w:rsidR="00865C17" w:rsidRDefault="00865C17" w:rsidP="003D5164"/>
    <w:p w:rsidR="00865C17" w:rsidRDefault="00865C17" w:rsidP="000020B0"/>
    <w:p w:rsidR="00865C17" w:rsidRDefault="00865C17" w:rsidP="000020B0"/>
    <w:p w:rsidR="00865C17" w:rsidRDefault="00865C17" w:rsidP="000020B0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65C17" w:rsidRDefault="00865C17" w:rsidP="003D5164"/>
    <w:sectPr w:rsidR="00865C17" w:rsidSect="004E6B7D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B7D"/>
    <w:rsid w:val="000020B0"/>
    <w:rsid w:val="00136343"/>
    <w:rsid w:val="0017229E"/>
    <w:rsid w:val="00281CFF"/>
    <w:rsid w:val="002A7C8A"/>
    <w:rsid w:val="00383F74"/>
    <w:rsid w:val="003D5164"/>
    <w:rsid w:val="003F475A"/>
    <w:rsid w:val="00403D1D"/>
    <w:rsid w:val="00464871"/>
    <w:rsid w:val="004E6B7D"/>
    <w:rsid w:val="005E3643"/>
    <w:rsid w:val="0068232F"/>
    <w:rsid w:val="006A1319"/>
    <w:rsid w:val="00865C17"/>
    <w:rsid w:val="00911457"/>
    <w:rsid w:val="00992298"/>
    <w:rsid w:val="00B32E8B"/>
    <w:rsid w:val="00E010EC"/>
    <w:rsid w:val="00E8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6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6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B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020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55</Words>
  <Characters>317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5</cp:revision>
  <dcterms:created xsi:type="dcterms:W3CDTF">2010-11-07T20:16:00Z</dcterms:created>
  <dcterms:modified xsi:type="dcterms:W3CDTF">2010-11-28T16:11:00Z</dcterms:modified>
</cp:coreProperties>
</file>